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45AB809E" w:rsidR="00D309CC" w:rsidRDefault="00D309CC" w:rsidP="00D46431">
      <w:pPr>
        <w:pStyle w:val="CH"/>
      </w:pPr>
      <w:bookmarkStart w:id="0" w:name="historyclause"/>
      <w:r w:rsidRPr="00DA2A47">
        <w:t>3GPP RAN</w:t>
      </w:r>
      <w:r w:rsidR="00CF20E3" w:rsidRPr="00DA2A47">
        <w:t xml:space="preserve"> </w:t>
      </w:r>
      <w:r w:rsidRPr="00DA2A47">
        <w:t>WG</w:t>
      </w:r>
      <w:r w:rsidR="00DA2A47" w:rsidRPr="00DA2A47">
        <w:t>4</w:t>
      </w:r>
      <w:r w:rsidRPr="00DA2A47">
        <w:t xml:space="preserve"> Meeting #</w:t>
      </w:r>
      <w:r w:rsidR="00DA2A47" w:rsidRPr="00DA2A47">
        <w:t>1</w:t>
      </w:r>
      <w:r w:rsidR="008B3844">
        <w:t>10</w:t>
      </w:r>
      <w:r>
        <w:tab/>
      </w:r>
      <w:r w:rsidR="00D46431">
        <w:tab/>
      </w:r>
      <w:r w:rsidR="008B3844" w:rsidRPr="008B3844">
        <w:t>R4-24</w:t>
      </w:r>
      <w:r w:rsidR="00C07421">
        <w:t>00194</w:t>
      </w:r>
    </w:p>
    <w:p w14:paraId="50DC9730" w14:textId="3CC11E42" w:rsidR="00D309CC" w:rsidRPr="00FD166F" w:rsidRDefault="008B3844" w:rsidP="00D46431">
      <w:pPr>
        <w:pStyle w:val="CH"/>
        <w:tabs>
          <w:tab w:val="clear" w:pos="7920"/>
        </w:tabs>
        <w:rPr>
          <w:b w:val="0"/>
        </w:rPr>
      </w:pPr>
      <w:r>
        <w:t>Athens</w:t>
      </w:r>
      <w:r w:rsidR="00D309CC" w:rsidRPr="00DA2A47">
        <w:t xml:space="preserve">, </w:t>
      </w:r>
      <w:r>
        <w:t>Greece</w:t>
      </w:r>
      <w:r w:rsidR="00D309CC" w:rsidRPr="00DA2A47">
        <w:t xml:space="preserve">, </w:t>
      </w:r>
      <w:r w:rsidR="00674672">
        <w:t>February</w:t>
      </w:r>
      <w:r w:rsidR="00DA2A47" w:rsidRPr="00DA2A47">
        <w:t xml:space="preserve"> </w:t>
      </w:r>
      <w:r>
        <w:t>26</w:t>
      </w:r>
      <w:r w:rsidR="00C22874">
        <w:t>th</w:t>
      </w:r>
      <w:r w:rsidR="00DA2A47" w:rsidRPr="00DA2A47">
        <w:t xml:space="preserve"> –</w:t>
      </w:r>
      <w:r w:rsidR="00C22874">
        <w:t xml:space="preserve"> </w:t>
      </w:r>
      <w:r>
        <w:t>March 1st</w:t>
      </w:r>
      <w:r w:rsidR="00DA2A47" w:rsidRPr="00DA2A47">
        <w:t>, 202</w:t>
      </w:r>
      <w:r>
        <w:t>4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6D3985C0" w:rsidR="00D309CC" w:rsidRPr="00DA2A47" w:rsidRDefault="00D309CC" w:rsidP="00D309CC">
      <w:pPr>
        <w:pStyle w:val="CH"/>
        <w:rPr>
          <w:b w:val="0"/>
        </w:rPr>
      </w:pPr>
      <w:r w:rsidRPr="00DA2A47">
        <w:t>Agenda item:</w:t>
      </w:r>
      <w:r w:rsidRPr="00DA2A47">
        <w:tab/>
      </w:r>
      <w:r w:rsidR="00164263">
        <w:t>8</w:t>
      </w:r>
      <w:r w:rsidR="00C22874" w:rsidRPr="00C22874">
        <w:t>.1</w:t>
      </w:r>
      <w:r w:rsidR="00164263">
        <w:t>2</w:t>
      </w:r>
      <w:r w:rsidR="00C22874" w:rsidRPr="00C22874">
        <w:t>.</w:t>
      </w:r>
      <w:r w:rsidR="001D7ECA">
        <w:t>1</w:t>
      </w:r>
    </w:p>
    <w:p w14:paraId="4DBE005A" w14:textId="6AB5F05B" w:rsidR="00D309CC" w:rsidRPr="00DA2A47" w:rsidRDefault="00D309CC" w:rsidP="00D309CC">
      <w:pPr>
        <w:pStyle w:val="CH"/>
        <w:rPr>
          <w:b w:val="0"/>
        </w:rPr>
      </w:pPr>
      <w:r w:rsidRPr="00DA2A47">
        <w:t>Source:</w:t>
      </w:r>
      <w:r w:rsidRPr="00DA2A47">
        <w:tab/>
        <w:t>Apple</w:t>
      </w:r>
    </w:p>
    <w:p w14:paraId="0D2061A1" w14:textId="28746B02" w:rsidR="00D309CC" w:rsidRDefault="00D309CC" w:rsidP="00D309CC">
      <w:pPr>
        <w:pStyle w:val="CH"/>
      </w:pPr>
      <w:r w:rsidRPr="00DA2A47">
        <w:t>Title:</w:t>
      </w:r>
      <w:r w:rsidRPr="00DA2A47">
        <w:tab/>
      </w:r>
      <w:r w:rsidR="00164263" w:rsidRPr="00164263">
        <w:t>On FR</w:t>
      </w:r>
      <w:r w:rsidR="001D7ECA">
        <w:t>2</w:t>
      </w:r>
      <w:r w:rsidR="00164263" w:rsidRPr="00164263">
        <w:t xml:space="preserve"> MIMO OTA Lab Alignment PADs measurement results</w:t>
      </w:r>
    </w:p>
    <w:p w14:paraId="6D790648" w14:textId="687783BE" w:rsidR="008A31FF" w:rsidRPr="00DA2A47" w:rsidRDefault="008A31FF" w:rsidP="00D309CC">
      <w:pPr>
        <w:pStyle w:val="CH"/>
      </w:pPr>
      <w:r>
        <w:t>Release:</w:t>
      </w:r>
      <w:r>
        <w:tab/>
        <w:t>Rel-18</w:t>
      </w:r>
    </w:p>
    <w:p w14:paraId="47AED5F4" w14:textId="77777777" w:rsidR="00164263" w:rsidRDefault="00104BC6" w:rsidP="00164263">
      <w:pPr>
        <w:pStyle w:val="CH"/>
      </w:pPr>
      <w:r w:rsidRPr="00DA2A47">
        <w:t>WI/SI:</w:t>
      </w:r>
      <w:r w:rsidRPr="00DA2A47">
        <w:tab/>
      </w:r>
      <w:r w:rsidR="00164263" w:rsidRPr="00164263">
        <w:t xml:space="preserve">NR_MIMO_OTA_enh-Core </w:t>
      </w:r>
    </w:p>
    <w:p w14:paraId="2E4E044D" w14:textId="4673130E" w:rsidR="00D309CC" w:rsidRDefault="00D309CC" w:rsidP="00164263">
      <w:pPr>
        <w:pStyle w:val="CH"/>
      </w:pPr>
      <w:r w:rsidRPr="00DA2A47">
        <w:t>Document for:</w:t>
      </w:r>
      <w:r w:rsidRPr="00DA2A47">
        <w:tab/>
      </w:r>
      <w:r w:rsidR="00164263">
        <w:t>Information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1B87F999" w:rsidR="008E7986" w:rsidRPr="004D3578" w:rsidRDefault="008E7986" w:rsidP="008E7986">
      <w:pPr>
        <w:pStyle w:val="Heading1"/>
      </w:pPr>
      <w:r>
        <w:t>1</w:t>
      </w:r>
      <w:r>
        <w:tab/>
      </w:r>
      <w:r w:rsidR="00DC555F">
        <w:t>Discussion</w:t>
      </w:r>
      <w:r>
        <w:t xml:space="preserve"> </w:t>
      </w:r>
    </w:p>
    <w:p w14:paraId="06E92CC7" w14:textId="77777777" w:rsidR="008E7986" w:rsidRDefault="008E7986" w:rsidP="008E7986"/>
    <w:p w14:paraId="0DA01C95" w14:textId="70BA6282" w:rsidR="0062595A" w:rsidRDefault="00DC555F" w:rsidP="00E72324">
      <w:r>
        <w:t>This contribution provides the measurement data at Apple’s FR2 MIMO OTA lab, in compliance with requirements and timeline defined on [1].</w:t>
      </w:r>
    </w:p>
    <w:p w14:paraId="13FF957F" w14:textId="76DDB0E8" w:rsidR="00DC555F" w:rsidRDefault="00DC555F" w:rsidP="00E7232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EC701E" wp14:editId="13811718">
                <wp:simplePos x="0" y="0"/>
                <wp:positionH relativeFrom="column">
                  <wp:posOffset>19050</wp:posOffset>
                </wp:positionH>
                <wp:positionV relativeFrom="paragraph">
                  <wp:posOffset>97985</wp:posOffset>
                </wp:positionV>
                <wp:extent cx="6163408" cy="3420207"/>
                <wp:effectExtent l="0" t="0" r="8890" b="8890"/>
                <wp:wrapNone/>
                <wp:docPr id="206070066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3408" cy="342020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CA3364" w14:textId="77777777" w:rsidR="00DC555F" w:rsidRDefault="00DC555F" w:rsidP="00DC555F">
                            <w:pPr>
                              <w:pStyle w:val="Heading1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 xml:space="preserve">Topic #2: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FR</w:t>
                            </w:r>
                            <w:r>
                              <w:rPr>
                                <w:lang w:eastAsia="ja-JP"/>
                              </w:rPr>
                              <w:t>2 MIMO OTA</w:t>
                            </w:r>
                          </w:p>
                          <w:p w14:paraId="2C2252D4" w14:textId="77777777" w:rsidR="00DC555F" w:rsidRDefault="00DC555F" w:rsidP="00DC555F">
                            <w:pPr>
                              <w:pStyle w:val="Heading3"/>
                              <w:rPr>
                                <w:sz w:val="24"/>
                                <w:szCs w:val="16"/>
                              </w:rPr>
                            </w:pPr>
                            <w:r>
                              <w:rPr>
                                <w:sz w:val="24"/>
                                <w:szCs w:val="16"/>
                              </w:rPr>
                              <w:t>Sub-topic 2-1 FR2 MIMO OTA lab alignment</w:t>
                            </w:r>
                          </w:p>
                          <w:p w14:paraId="3BD05E24" w14:textId="77777777" w:rsidR="00DC555F" w:rsidRDefault="00DC555F" w:rsidP="00DC555F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Issue 2-1: FR2 PAD delivery scheme and time plan</w:t>
                            </w:r>
                          </w:p>
                          <w:p w14:paraId="43B85DB9" w14:textId="77777777" w:rsidR="00DC555F" w:rsidRDefault="00DC555F" w:rsidP="00DC555F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bookmarkStart w:id="1" w:name="OLE_LINK3"/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A</w:t>
                            </w:r>
                            <w:r>
                              <w:rPr>
                                <w:b/>
                                <w:lang w:eastAsia="zh-CN"/>
                              </w:rPr>
                              <w:t>greement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:</w:t>
                            </w:r>
                          </w:p>
                          <w:bookmarkEnd w:id="1"/>
                          <w:p w14:paraId="12F06976" w14:textId="77777777" w:rsidR="00DC555F" w:rsidRDefault="00DC555F" w:rsidP="00DC555F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120"/>
                              <w:ind w:left="720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Postpone the deadline of FR2 lab alignment activity to RAN4 110-bis meeting</w:t>
                            </w:r>
                            <w:r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 xml:space="preserve"> (</w:t>
                            </w:r>
                            <w:r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Apr. </w:t>
                            </w:r>
                            <w:r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>2024)</w:t>
                            </w:r>
                            <w:r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. </w:t>
                            </w:r>
                          </w:p>
                          <w:p w14:paraId="2C0A92E2" w14:textId="77777777" w:rsidR="00DC555F" w:rsidRDefault="00DC555F" w:rsidP="00DC555F">
                            <w:p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</w:p>
                          <w:p w14:paraId="2CB1B8BA" w14:textId="77777777" w:rsidR="00DC555F" w:rsidRDefault="00DC555F" w:rsidP="00DC555F">
                            <w:pPr>
                              <w:pStyle w:val="Heading3"/>
                              <w:rPr>
                                <w:sz w:val="24"/>
                                <w:szCs w:val="16"/>
                              </w:rPr>
                            </w:pPr>
                            <w:r>
                              <w:rPr>
                                <w:sz w:val="24"/>
                                <w:szCs w:val="16"/>
                              </w:rPr>
                              <w:t>Sub-topic 2-2 FR2 MIMO OTA Measurement Campaign</w:t>
                            </w:r>
                          </w:p>
                          <w:p w14:paraId="39087C21" w14:textId="77777777" w:rsidR="00DC555F" w:rsidRDefault="00DC555F" w:rsidP="00DC555F">
                            <w:pPr>
                              <w:jc w:val="both"/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2-2: Updated working procedures of FR2 MIMO OTA Measurement Campaign for specifying </w:t>
                            </w:r>
                            <w:proofErr w:type="gramStart"/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requirements</w:t>
                            </w:r>
                            <w:proofErr w:type="gramEnd"/>
                          </w:p>
                          <w:p w14:paraId="158EDF8C" w14:textId="77777777" w:rsidR="00DC555F" w:rsidRDefault="00DC555F" w:rsidP="00DC555F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Agreement:</w:t>
                            </w:r>
                          </w:p>
                          <w:p w14:paraId="2522C45E" w14:textId="77777777" w:rsidR="00DC555F" w:rsidRDefault="00DC555F" w:rsidP="00DC555F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120"/>
                              <w:ind w:left="720"/>
                              <w:contextualSpacing w:val="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>The updated framework for FR2 MIMO OTA in R4-2321138 is agreed.</w:t>
                            </w:r>
                          </w:p>
                          <w:p w14:paraId="79AF9C4F" w14:textId="77777777" w:rsidR="00DC555F" w:rsidRDefault="00DC555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EC701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5pt;margin-top:7.7pt;width:485.3pt;height:26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" fillcolor="white [3201]" strokeweight=".5pt">
                <v:textbox>
                  <w:txbxContent>
                    <w:p w14:paraId="14CA3364" w14:textId="77777777" w:rsidR="00DC555F" w:rsidRDefault="00DC555F" w:rsidP="00DC555F">
                      <w:pPr>
                        <w:pStyle w:val="Heading1"/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 xml:space="preserve">Topic #2: </w:t>
                      </w:r>
                      <w:r>
                        <w:rPr>
                          <w:rFonts w:hint="eastAsia"/>
                          <w:lang w:eastAsia="zh-CN"/>
                        </w:rPr>
                        <w:t>FR</w:t>
                      </w:r>
                      <w:r>
                        <w:rPr>
                          <w:lang w:eastAsia="ja-JP"/>
                        </w:rPr>
                        <w:t>2 MIMO OTA</w:t>
                      </w:r>
                    </w:p>
                    <w:p w14:paraId="2C2252D4" w14:textId="77777777" w:rsidR="00DC555F" w:rsidRDefault="00DC555F" w:rsidP="00DC555F">
                      <w:pPr>
                        <w:pStyle w:val="Heading3"/>
                        <w:rPr>
                          <w:sz w:val="24"/>
                          <w:szCs w:val="16"/>
                        </w:rPr>
                      </w:pPr>
                      <w:r>
                        <w:rPr>
                          <w:sz w:val="24"/>
                          <w:szCs w:val="16"/>
                        </w:rPr>
                        <w:t>Sub-topic 2-1 FR2 MIMO OTA lab alignment</w:t>
                      </w:r>
                    </w:p>
                    <w:p w14:paraId="3BD05E24" w14:textId="77777777" w:rsidR="00DC555F" w:rsidRDefault="00DC555F" w:rsidP="00DC555F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>
                        <w:rPr>
                          <w:b/>
                          <w:u w:val="single"/>
                          <w:lang w:eastAsia="ko-KR"/>
                        </w:rPr>
                        <w:t>Issue 2-1: FR2 PAD delivery scheme and time plan</w:t>
                      </w:r>
                    </w:p>
                    <w:p w14:paraId="43B85DB9" w14:textId="77777777" w:rsidR="00DC555F" w:rsidRDefault="00DC555F" w:rsidP="00DC555F">
                      <w:pPr>
                        <w:rPr>
                          <w:b/>
                          <w:lang w:eastAsia="zh-CN"/>
                        </w:rPr>
                      </w:pPr>
                      <w:bookmarkStart w:id="2" w:name="OLE_LINK3"/>
                      <w:r>
                        <w:rPr>
                          <w:rFonts w:hint="eastAsia"/>
                          <w:b/>
                          <w:lang w:eastAsia="zh-CN"/>
                        </w:rPr>
                        <w:t>A</w:t>
                      </w:r>
                      <w:r>
                        <w:rPr>
                          <w:b/>
                          <w:lang w:eastAsia="zh-CN"/>
                        </w:rPr>
                        <w:t>greement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:</w:t>
                      </w:r>
                    </w:p>
                    <w:bookmarkEnd w:id="2"/>
                    <w:p w14:paraId="12F06976" w14:textId="77777777" w:rsidR="00DC555F" w:rsidRDefault="00DC555F" w:rsidP="00DC555F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120"/>
                        <w:ind w:left="720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 w:hint="eastAsia"/>
                          <w:szCs w:val="24"/>
                          <w:lang w:eastAsia="zh-CN"/>
                        </w:rPr>
                        <w:t>Postpone the deadline of FR2 lab alignment activity to RAN4 110-bis meeting</w:t>
                      </w:r>
                      <w:r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 xml:space="preserve"> (</w:t>
                      </w:r>
                      <w:r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Apr. </w:t>
                      </w:r>
                      <w:r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>2024)</w:t>
                      </w:r>
                      <w:r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. </w:t>
                      </w:r>
                    </w:p>
                    <w:p w14:paraId="2C0A92E2" w14:textId="77777777" w:rsidR="00DC555F" w:rsidRDefault="00DC555F" w:rsidP="00DC555F">
                      <w:p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</w:p>
                    <w:p w14:paraId="2CB1B8BA" w14:textId="77777777" w:rsidR="00DC555F" w:rsidRDefault="00DC555F" w:rsidP="00DC555F">
                      <w:pPr>
                        <w:pStyle w:val="Heading3"/>
                        <w:rPr>
                          <w:sz w:val="24"/>
                          <w:szCs w:val="16"/>
                        </w:rPr>
                      </w:pPr>
                      <w:r>
                        <w:rPr>
                          <w:sz w:val="24"/>
                          <w:szCs w:val="16"/>
                        </w:rPr>
                        <w:t>Sub-topic 2-2 FR2 MIMO OTA Measurement Campaign</w:t>
                      </w:r>
                    </w:p>
                    <w:p w14:paraId="39087C21" w14:textId="77777777" w:rsidR="00DC555F" w:rsidRDefault="00DC555F" w:rsidP="00DC555F">
                      <w:pPr>
                        <w:jc w:val="both"/>
                        <w:rPr>
                          <w:b/>
                          <w:u w:val="single"/>
                          <w:lang w:eastAsia="ko-KR"/>
                        </w:rPr>
                      </w:pPr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Issue 2-2: Updated working procedures of FR2 MIMO OTA Measurement Campaign for specifying </w:t>
                      </w:r>
                      <w:proofErr w:type="gramStart"/>
                      <w:r>
                        <w:rPr>
                          <w:b/>
                          <w:u w:val="single"/>
                          <w:lang w:eastAsia="ko-KR"/>
                        </w:rPr>
                        <w:t>requirements</w:t>
                      </w:r>
                      <w:proofErr w:type="gramEnd"/>
                    </w:p>
                    <w:p w14:paraId="158EDF8C" w14:textId="77777777" w:rsidR="00DC555F" w:rsidRDefault="00DC555F" w:rsidP="00DC555F">
                      <w:pPr>
                        <w:rPr>
                          <w:b/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Agreement:</w:t>
                      </w:r>
                    </w:p>
                    <w:p w14:paraId="2522C45E" w14:textId="77777777" w:rsidR="00DC555F" w:rsidRDefault="00DC555F" w:rsidP="00DC555F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120"/>
                        <w:ind w:left="720"/>
                        <w:contextualSpacing w:val="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>The updated framework for FR2 MIMO OTA in R4-2321138 is agreed.</w:t>
                      </w:r>
                    </w:p>
                    <w:p w14:paraId="79AF9C4F" w14:textId="77777777" w:rsidR="00DC555F" w:rsidRDefault="00DC555F"/>
                  </w:txbxContent>
                </v:textbox>
              </v:shape>
            </w:pict>
          </mc:Fallback>
        </mc:AlternateContent>
      </w:r>
    </w:p>
    <w:p w14:paraId="3EC63A6B" w14:textId="72E92FDA" w:rsidR="00DC555F" w:rsidRDefault="00DC555F" w:rsidP="00E72324"/>
    <w:p w14:paraId="3746D0AE" w14:textId="77777777" w:rsidR="00DC555F" w:rsidRDefault="00DC555F" w:rsidP="00E72324"/>
    <w:p w14:paraId="36058D1F" w14:textId="77777777" w:rsidR="00DC555F" w:rsidRDefault="00DC555F" w:rsidP="00E72324"/>
    <w:p w14:paraId="3C92D375" w14:textId="77777777" w:rsidR="00DC555F" w:rsidRDefault="00DC555F" w:rsidP="00E72324"/>
    <w:p w14:paraId="5ABE1B21" w14:textId="77777777" w:rsidR="00DC555F" w:rsidRDefault="00DC555F" w:rsidP="00E72324"/>
    <w:p w14:paraId="556D0C5D" w14:textId="77777777" w:rsidR="00DC555F" w:rsidRDefault="00DC555F" w:rsidP="00E72324"/>
    <w:p w14:paraId="78D97E25" w14:textId="77777777" w:rsidR="00DC555F" w:rsidRDefault="00DC555F" w:rsidP="00E72324"/>
    <w:p w14:paraId="259937C8" w14:textId="77777777" w:rsidR="00DC555F" w:rsidRDefault="00DC555F" w:rsidP="00E72324"/>
    <w:p w14:paraId="000C3AF6" w14:textId="77777777" w:rsidR="00DC555F" w:rsidRDefault="00DC555F" w:rsidP="00E72324"/>
    <w:p w14:paraId="2C92D14E" w14:textId="77777777" w:rsidR="00DC555F" w:rsidRDefault="00DC555F" w:rsidP="00E72324"/>
    <w:p w14:paraId="688B9C59" w14:textId="77777777" w:rsidR="00DC555F" w:rsidRDefault="00DC555F" w:rsidP="00E72324"/>
    <w:p w14:paraId="64B3BC4E" w14:textId="77777777" w:rsidR="00DC555F" w:rsidRDefault="00DC555F" w:rsidP="00E72324"/>
    <w:p w14:paraId="23C25034" w14:textId="77777777" w:rsidR="00DC555F" w:rsidRDefault="00DC555F" w:rsidP="00E72324"/>
    <w:p w14:paraId="01DFFA18" w14:textId="3F33A9A1" w:rsidR="00DC555F" w:rsidRDefault="00DC555F" w:rsidP="00E72324">
      <w:r>
        <w:t xml:space="preserve">The data is in an attached file </w:t>
      </w:r>
      <w:r w:rsidRPr="00DC555F">
        <w:t>R4-2400194 3GPP FR2 MIMO OTA Lab Alignment Activity</w:t>
      </w:r>
      <w:r>
        <w:t>.xlsx</w:t>
      </w:r>
    </w:p>
    <w:p w14:paraId="621AC496" w14:textId="77777777" w:rsidR="00DC555F" w:rsidRDefault="00DC555F" w:rsidP="00E72324"/>
    <w:p w14:paraId="3B3315A5" w14:textId="77777777" w:rsidR="00DC555F" w:rsidRDefault="00DC555F" w:rsidP="00E72324"/>
    <w:p w14:paraId="699B7EAD" w14:textId="77777777" w:rsidR="00DC555F" w:rsidRDefault="00DC555F" w:rsidP="00E72324"/>
    <w:p w14:paraId="6E8A28B9" w14:textId="4C45EE54" w:rsidR="005E69AE" w:rsidRDefault="005E69AE" w:rsidP="0062595A">
      <w:pPr>
        <w:spacing w:after="0"/>
      </w:pPr>
    </w:p>
    <w:p w14:paraId="5D2DDC34" w14:textId="31FEE82D" w:rsidR="005E69AE" w:rsidRDefault="00DC555F" w:rsidP="005E69AE">
      <w:pPr>
        <w:pStyle w:val="Heading1"/>
      </w:pPr>
      <w:r>
        <w:t>2</w:t>
      </w:r>
      <w:r w:rsidR="005E69AE">
        <w:tab/>
        <w:t>Reference</w:t>
      </w:r>
    </w:p>
    <w:p w14:paraId="4D133CD8" w14:textId="77777777" w:rsidR="00276EE4" w:rsidRPr="003A0483" w:rsidRDefault="00276EE4" w:rsidP="00276EE4"/>
    <w:p w14:paraId="557B85F0" w14:textId="1DA68109" w:rsidR="003E6AC9" w:rsidRDefault="00DC555F" w:rsidP="00DC555F">
      <w:pPr>
        <w:pStyle w:val="EX"/>
      </w:pPr>
      <w:bookmarkStart w:id="3" w:name="_Ref134711542"/>
      <w:bookmarkStart w:id="4" w:name="_Ref13820109"/>
      <w:r>
        <w:t>R4-2321085</w:t>
      </w:r>
      <w:r w:rsidR="0088013D">
        <w:t>, "</w:t>
      </w:r>
      <w:r w:rsidRPr="00DC555F">
        <w:rPr>
          <w:rFonts w:ascii="Arial" w:hAnsi="Arial" w:cs="Arial" w:hint="eastAsia"/>
          <w:sz w:val="22"/>
          <w:lang w:eastAsia="zh-CN"/>
        </w:rPr>
        <w:t xml:space="preserve"> </w:t>
      </w:r>
      <w:r w:rsidRPr="00DC555F">
        <w:rPr>
          <w:lang w:eastAsia="zh-CN"/>
        </w:rPr>
        <w:t>WF on [109][336] NR_MIMO_OTA_enh</w:t>
      </w:r>
      <w:r w:rsidRPr="00DC555F">
        <w:t xml:space="preserve"> </w:t>
      </w:r>
      <w:r w:rsidR="0088013D" w:rsidRPr="00DC555F">
        <w:t xml:space="preserve">", </w:t>
      </w:r>
      <w:bookmarkEnd w:id="3"/>
      <w:bookmarkEnd w:id="4"/>
      <w:r w:rsidRPr="00DC555F">
        <w:t>CAICT</w:t>
      </w:r>
      <w:r>
        <w:t>, RAN4#109</w:t>
      </w:r>
      <w:bookmarkEnd w:id="0"/>
    </w:p>
    <w:sectPr w:rsidR="003E6AC9" w:rsidSect="006D41A9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53A00" w14:textId="77777777" w:rsidR="006D41A9" w:rsidRDefault="006D41A9">
      <w:r>
        <w:separator/>
      </w:r>
    </w:p>
  </w:endnote>
  <w:endnote w:type="continuationSeparator" w:id="0">
    <w:p w14:paraId="3B0EEF72" w14:textId="77777777" w:rsidR="006D41A9" w:rsidRDefault="006D4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DA9A9" w14:textId="77777777" w:rsidR="006D41A9" w:rsidRDefault="006D41A9">
      <w:r>
        <w:separator/>
      </w:r>
    </w:p>
  </w:footnote>
  <w:footnote w:type="continuationSeparator" w:id="0">
    <w:p w14:paraId="044BC19F" w14:textId="77777777" w:rsidR="006D41A9" w:rsidRDefault="006D4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86751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491279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71466483">
    <w:abstractNumId w:val="1"/>
  </w:num>
  <w:num w:numId="4" w16cid:durableId="229392725">
    <w:abstractNumId w:val="7"/>
  </w:num>
  <w:num w:numId="5" w16cid:durableId="2131590297">
    <w:abstractNumId w:val="2"/>
  </w:num>
  <w:num w:numId="6" w16cid:durableId="584076367">
    <w:abstractNumId w:val="2"/>
  </w:num>
  <w:num w:numId="7" w16cid:durableId="1865315872">
    <w:abstractNumId w:val="5"/>
  </w:num>
  <w:num w:numId="8" w16cid:durableId="1963345397">
    <w:abstractNumId w:val="3"/>
  </w:num>
  <w:num w:numId="9" w16cid:durableId="1447965981">
    <w:abstractNumId w:val="4"/>
  </w:num>
  <w:num w:numId="10" w16cid:durableId="7604869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5693"/>
    <w:rsid w:val="00051834"/>
    <w:rsid w:val="00054A22"/>
    <w:rsid w:val="00062023"/>
    <w:rsid w:val="000655A6"/>
    <w:rsid w:val="00080512"/>
    <w:rsid w:val="0009185E"/>
    <w:rsid w:val="000A365D"/>
    <w:rsid w:val="000A4F13"/>
    <w:rsid w:val="000A68F3"/>
    <w:rsid w:val="000C47C3"/>
    <w:rsid w:val="000D320D"/>
    <w:rsid w:val="000D58AB"/>
    <w:rsid w:val="000E077A"/>
    <w:rsid w:val="00104BC6"/>
    <w:rsid w:val="00114E2C"/>
    <w:rsid w:val="00125C54"/>
    <w:rsid w:val="00133525"/>
    <w:rsid w:val="0013536D"/>
    <w:rsid w:val="00164263"/>
    <w:rsid w:val="001A4C42"/>
    <w:rsid w:val="001C21C3"/>
    <w:rsid w:val="001D02C2"/>
    <w:rsid w:val="001D7ECA"/>
    <w:rsid w:val="001E176F"/>
    <w:rsid w:val="001E48E7"/>
    <w:rsid w:val="001F0C1D"/>
    <w:rsid w:val="001F1132"/>
    <w:rsid w:val="001F168B"/>
    <w:rsid w:val="002347A2"/>
    <w:rsid w:val="00247926"/>
    <w:rsid w:val="002675F0"/>
    <w:rsid w:val="00276EE4"/>
    <w:rsid w:val="00277D7C"/>
    <w:rsid w:val="002B6339"/>
    <w:rsid w:val="002E00EE"/>
    <w:rsid w:val="002E60BB"/>
    <w:rsid w:val="003172DC"/>
    <w:rsid w:val="0034052F"/>
    <w:rsid w:val="0035462D"/>
    <w:rsid w:val="003765B8"/>
    <w:rsid w:val="003A0483"/>
    <w:rsid w:val="003B2D70"/>
    <w:rsid w:val="003C3971"/>
    <w:rsid w:val="003E6AC9"/>
    <w:rsid w:val="003E7753"/>
    <w:rsid w:val="003F01AC"/>
    <w:rsid w:val="00404993"/>
    <w:rsid w:val="004077DE"/>
    <w:rsid w:val="00416A38"/>
    <w:rsid w:val="00423334"/>
    <w:rsid w:val="004345EC"/>
    <w:rsid w:val="00476597"/>
    <w:rsid w:val="00477364"/>
    <w:rsid w:val="004826A9"/>
    <w:rsid w:val="00484171"/>
    <w:rsid w:val="00487E2A"/>
    <w:rsid w:val="004C1601"/>
    <w:rsid w:val="004D3578"/>
    <w:rsid w:val="004E213A"/>
    <w:rsid w:val="004F0988"/>
    <w:rsid w:val="004F3340"/>
    <w:rsid w:val="004F3E3D"/>
    <w:rsid w:val="0050146D"/>
    <w:rsid w:val="00515BE9"/>
    <w:rsid w:val="0053388B"/>
    <w:rsid w:val="00535773"/>
    <w:rsid w:val="00540AA9"/>
    <w:rsid w:val="00543E6C"/>
    <w:rsid w:val="005501C8"/>
    <w:rsid w:val="00565087"/>
    <w:rsid w:val="00572E14"/>
    <w:rsid w:val="005973BE"/>
    <w:rsid w:val="005A06E6"/>
    <w:rsid w:val="005A5986"/>
    <w:rsid w:val="005D160B"/>
    <w:rsid w:val="005D2E01"/>
    <w:rsid w:val="005D7526"/>
    <w:rsid w:val="005E4B0B"/>
    <w:rsid w:val="005E69AE"/>
    <w:rsid w:val="00600E46"/>
    <w:rsid w:val="00602AEA"/>
    <w:rsid w:val="00607E3C"/>
    <w:rsid w:val="00614FDF"/>
    <w:rsid w:val="006246A7"/>
    <w:rsid w:val="0062595A"/>
    <w:rsid w:val="00626924"/>
    <w:rsid w:val="0063543D"/>
    <w:rsid w:val="00642EDF"/>
    <w:rsid w:val="00647114"/>
    <w:rsid w:val="00674672"/>
    <w:rsid w:val="00690891"/>
    <w:rsid w:val="006A323F"/>
    <w:rsid w:val="006B30D0"/>
    <w:rsid w:val="006B5311"/>
    <w:rsid w:val="006C3D95"/>
    <w:rsid w:val="006D41A9"/>
    <w:rsid w:val="006E5C86"/>
    <w:rsid w:val="006E649B"/>
    <w:rsid w:val="006F0514"/>
    <w:rsid w:val="007062FE"/>
    <w:rsid w:val="00713C44"/>
    <w:rsid w:val="00734A5B"/>
    <w:rsid w:val="0074026F"/>
    <w:rsid w:val="007429F6"/>
    <w:rsid w:val="00744E76"/>
    <w:rsid w:val="00745F16"/>
    <w:rsid w:val="00752198"/>
    <w:rsid w:val="00753881"/>
    <w:rsid w:val="00774DA4"/>
    <w:rsid w:val="00781F0F"/>
    <w:rsid w:val="007858F0"/>
    <w:rsid w:val="007A04B3"/>
    <w:rsid w:val="007A782E"/>
    <w:rsid w:val="007B600E"/>
    <w:rsid w:val="007E0486"/>
    <w:rsid w:val="007F0F4A"/>
    <w:rsid w:val="008028A4"/>
    <w:rsid w:val="00820B25"/>
    <w:rsid w:val="00825507"/>
    <w:rsid w:val="00830747"/>
    <w:rsid w:val="00832ED5"/>
    <w:rsid w:val="008768CA"/>
    <w:rsid w:val="0088013D"/>
    <w:rsid w:val="0088310D"/>
    <w:rsid w:val="008A31FF"/>
    <w:rsid w:val="008B224D"/>
    <w:rsid w:val="008B3844"/>
    <w:rsid w:val="008C384C"/>
    <w:rsid w:val="008D07C9"/>
    <w:rsid w:val="008E7986"/>
    <w:rsid w:val="0090271F"/>
    <w:rsid w:val="00902E23"/>
    <w:rsid w:val="009114D7"/>
    <w:rsid w:val="0091348E"/>
    <w:rsid w:val="00917CCB"/>
    <w:rsid w:val="00942EC2"/>
    <w:rsid w:val="009443AC"/>
    <w:rsid w:val="0095353A"/>
    <w:rsid w:val="009535DF"/>
    <w:rsid w:val="00966453"/>
    <w:rsid w:val="00985FB0"/>
    <w:rsid w:val="009869F8"/>
    <w:rsid w:val="009A5015"/>
    <w:rsid w:val="009A5465"/>
    <w:rsid w:val="009E26B8"/>
    <w:rsid w:val="009F37B7"/>
    <w:rsid w:val="009F5E43"/>
    <w:rsid w:val="00A10F02"/>
    <w:rsid w:val="00A164B4"/>
    <w:rsid w:val="00A26956"/>
    <w:rsid w:val="00A53724"/>
    <w:rsid w:val="00A73129"/>
    <w:rsid w:val="00A76DDD"/>
    <w:rsid w:val="00A82346"/>
    <w:rsid w:val="00A92BA1"/>
    <w:rsid w:val="00A94421"/>
    <w:rsid w:val="00AC28C6"/>
    <w:rsid w:val="00AC46FC"/>
    <w:rsid w:val="00AC6BC6"/>
    <w:rsid w:val="00AD42D0"/>
    <w:rsid w:val="00AE3797"/>
    <w:rsid w:val="00AE4E19"/>
    <w:rsid w:val="00B15449"/>
    <w:rsid w:val="00B25DEC"/>
    <w:rsid w:val="00B62589"/>
    <w:rsid w:val="00B64FFF"/>
    <w:rsid w:val="00B82271"/>
    <w:rsid w:val="00B87C17"/>
    <w:rsid w:val="00B93086"/>
    <w:rsid w:val="00BA19ED"/>
    <w:rsid w:val="00BA300B"/>
    <w:rsid w:val="00BA4B8D"/>
    <w:rsid w:val="00BC0F7D"/>
    <w:rsid w:val="00BC46F1"/>
    <w:rsid w:val="00BC65C7"/>
    <w:rsid w:val="00BE3255"/>
    <w:rsid w:val="00BF128E"/>
    <w:rsid w:val="00BF358C"/>
    <w:rsid w:val="00C07421"/>
    <w:rsid w:val="00C1496A"/>
    <w:rsid w:val="00C22874"/>
    <w:rsid w:val="00C33079"/>
    <w:rsid w:val="00C45231"/>
    <w:rsid w:val="00C46542"/>
    <w:rsid w:val="00C72833"/>
    <w:rsid w:val="00C80F1D"/>
    <w:rsid w:val="00C93F40"/>
    <w:rsid w:val="00CA3D0C"/>
    <w:rsid w:val="00CF20E3"/>
    <w:rsid w:val="00D05840"/>
    <w:rsid w:val="00D12B39"/>
    <w:rsid w:val="00D309CC"/>
    <w:rsid w:val="00D34039"/>
    <w:rsid w:val="00D46431"/>
    <w:rsid w:val="00D56A52"/>
    <w:rsid w:val="00D57972"/>
    <w:rsid w:val="00D62BD6"/>
    <w:rsid w:val="00D675A9"/>
    <w:rsid w:val="00D7226F"/>
    <w:rsid w:val="00D738D6"/>
    <w:rsid w:val="00D755EB"/>
    <w:rsid w:val="00D87E00"/>
    <w:rsid w:val="00D9134D"/>
    <w:rsid w:val="00DA2253"/>
    <w:rsid w:val="00DA2A47"/>
    <w:rsid w:val="00DA5409"/>
    <w:rsid w:val="00DA7A03"/>
    <w:rsid w:val="00DB1818"/>
    <w:rsid w:val="00DC309B"/>
    <w:rsid w:val="00DC4DA2"/>
    <w:rsid w:val="00DC555F"/>
    <w:rsid w:val="00DD4C17"/>
    <w:rsid w:val="00DF07D9"/>
    <w:rsid w:val="00DF2B1F"/>
    <w:rsid w:val="00DF496F"/>
    <w:rsid w:val="00DF5156"/>
    <w:rsid w:val="00DF6189"/>
    <w:rsid w:val="00DF62CD"/>
    <w:rsid w:val="00E16509"/>
    <w:rsid w:val="00E44582"/>
    <w:rsid w:val="00E52814"/>
    <w:rsid w:val="00E72324"/>
    <w:rsid w:val="00E72ABE"/>
    <w:rsid w:val="00E770AA"/>
    <w:rsid w:val="00E77645"/>
    <w:rsid w:val="00EB2984"/>
    <w:rsid w:val="00EC04D8"/>
    <w:rsid w:val="00EC4A25"/>
    <w:rsid w:val="00EE5AA7"/>
    <w:rsid w:val="00F025A2"/>
    <w:rsid w:val="00F04712"/>
    <w:rsid w:val="00F21311"/>
    <w:rsid w:val="00F22EC7"/>
    <w:rsid w:val="00F325C8"/>
    <w:rsid w:val="00F62AEB"/>
    <w:rsid w:val="00F653B8"/>
    <w:rsid w:val="00F664DD"/>
    <w:rsid w:val="00F70647"/>
    <w:rsid w:val="00FA1266"/>
    <w:rsid w:val="00FA60AA"/>
    <w:rsid w:val="00FC0C26"/>
    <w:rsid w:val="00FC1192"/>
    <w:rsid w:val="00FC2AAF"/>
    <w:rsid w:val="00FE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0A4F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DC555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Istvan Szini</cp:lastModifiedBy>
  <cp:revision>6</cp:revision>
  <cp:lastPrinted>2019-02-25T14:05:00Z</cp:lastPrinted>
  <dcterms:created xsi:type="dcterms:W3CDTF">2024-02-16T03:25:00Z</dcterms:created>
  <dcterms:modified xsi:type="dcterms:W3CDTF">2024-02-16T21:46:00Z</dcterms:modified>
  <cp:category/>
</cp:coreProperties>
</file>